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B7" w:rsidRDefault="00CB34B7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AC3B6F">
        <w:rPr>
          <w:rFonts w:ascii="Times New Roman" w:hAnsi="Times New Roman" w:cs="Times New Roman"/>
          <w:sz w:val="28"/>
          <w:szCs w:val="28"/>
        </w:rPr>
        <w:t>Проект</w:t>
      </w:r>
    </w:p>
    <w:p w:rsidR="00CB34B7" w:rsidRDefault="00CB34B7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B34B7" w:rsidRDefault="00CB34B7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Подготовлен отделом исполнения</w:t>
      </w:r>
    </w:p>
    <w:p w:rsidR="00CB34B7" w:rsidRDefault="00CB34B7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бюджета департамента финансов </w:t>
      </w:r>
    </w:p>
    <w:p w:rsidR="00CB34B7" w:rsidRPr="00AC3B6F" w:rsidRDefault="00CB34B7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Администрации города</w:t>
      </w:r>
    </w:p>
    <w:p w:rsidR="00CB34B7" w:rsidRDefault="00CB34B7" w:rsidP="003175C0">
      <w:pPr>
        <w:spacing w:line="120" w:lineRule="atLeast"/>
        <w:jc w:val="center"/>
        <w:rPr>
          <w:rFonts w:ascii="Times New Roman" w:hAnsi="Times New Roman" w:cs="Times New Roman"/>
        </w:rPr>
      </w:pPr>
    </w:p>
    <w:p w:rsidR="00CB34B7" w:rsidRPr="00C45D38" w:rsidRDefault="00CB34B7" w:rsidP="00AC3B6F">
      <w:pPr>
        <w:spacing w:after="0" w:line="1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45D38">
        <w:rPr>
          <w:rFonts w:ascii="Times New Roman" w:hAnsi="Times New Roman" w:cs="Times New Roman"/>
          <w:sz w:val="28"/>
          <w:szCs w:val="28"/>
        </w:rPr>
        <w:t>МУНИЦИПАЛЬНОЕ  ОБРАЗОВАНИЕ</w:t>
      </w:r>
    </w:p>
    <w:p w:rsidR="00CB34B7" w:rsidRPr="00C45D38" w:rsidRDefault="00CB34B7" w:rsidP="00AC3B6F">
      <w:pPr>
        <w:spacing w:after="0" w:line="1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45D38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CB34B7" w:rsidRPr="00C45D38" w:rsidRDefault="00CB34B7" w:rsidP="00AC3B6F">
      <w:pPr>
        <w:pStyle w:val="Heading1"/>
        <w:spacing w:line="120" w:lineRule="atLeast"/>
        <w:jc w:val="center"/>
        <w:rPr>
          <w:b w:val="0"/>
          <w:bCs w:val="0"/>
          <w:sz w:val="28"/>
          <w:szCs w:val="28"/>
        </w:rPr>
      </w:pPr>
    </w:p>
    <w:p w:rsidR="00CB34B7" w:rsidRPr="00C45D38" w:rsidRDefault="00CB34B7" w:rsidP="00AC3B6F">
      <w:pPr>
        <w:pStyle w:val="Heading1"/>
        <w:spacing w:line="120" w:lineRule="atLeast"/>
        <w:jc w:val="center"/>
        <w:rPr>
          <w:sz w:val="28"/>
          <w:szCs w:val="28"/>
        </w:rPr>
      </w:pPr>
      <w:r w:rsidRPr="00C45D38">
        <w:rPr>
          <w:sz w:val="28"/>
          <w:szCs w:val="28"/>
        </w:rPr>
        <w:t>АДМИНИСТРАЦИЯ ГОРОДА</w:t>
      </w:r>
    </w:p>
    <w:p w:rsidR="00CB34B7" w:rsidRPr="00C45D38" w:rsidRDefault="00CB34B7" w:rsidP="00AC3B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34B7" w:rsidRPr="00C45D38" w:rsidRDefault="00CB34B7" w:rsidP="003175C0">
      <w:pPr>
        <w:pStyle w:val="Heading3"/>
        <w:rPr>
          <w:rFonts w:ascii="Times New Roman" w:hAnsi="Times New Roman" w:cs="Times New Roman"/>
        </w:rPr>
      </w:pPr>
      <w:r w:rsidRPr="00C45D38">
        <w:rPr>
          <w:rFonts w:ascii="Times New Roman" w:hAnsi="Times New Roman" w:cs="Times New Roman"/>
        </w:rPr>
        <w:t>ДЕПАРТАМЕНТ ФИНАНСОВ</w:t>
      </w:r>
    </w:p>
    <w:p w:rsidR="00CB34B7" w:rsidRPr="00C45D38" w:rsidRDefault="00CB34B7" w:rsidP="003175C0">
      <w:pPr>
        <w:pStyle w:val="Heading1"/>
        <w:spacing w:line="120" w:lineRule="atLeast"/>
        <w:jc w:val="center"/>
        <w:rPr>
          <w:sz w:val="28"/>
          <w:szCs w:val="28"/>
        </w:rPr>
      </w:pPr>
    </w:p>
    <w:p w:rsidR="00CB34B7" w:rsidRPr="00C45D38" w:rsidRDefault="00CB34B7" w:rsidP="003175C0">
      <w:pPr>
        <w:pStyle w:val="Heading2"/>
        <w:rPr>
          <w:sz w:val="28"/>
          <w:szCs w:val="28"/>
        </w:rPr>
      </w:pPr>
      <w:r w:rsidRPr="00C45D38">
        <w:rPr>
          <w:sz w:val="28"/>
          <w:szCs w:val="28"/>
        </w:rPr>
        <w:t>П Р И К А З</w:t>
      </w:r>
    </w:p>
    <w:p w:rsidR="00CB34B7" w:rsidRDefault="00CB34B7" w:rsidP="00F425F4">
      <w:pPr>
        <w:spacing w:line="120" w:lineRule="atLeast"/>
        <w:rPr>
          <w:rFonts w:ascii="Times New Roman" w:hAnsi="Times New Roman" w:cs="Times New Roman"/>
          <w:sz w:val="28"/>
          <w:szCs w:val="28"/>
        </w:rPr>
      </w:pPr>
    </w:p>
    <w:p w:rsidR="00CB34B7" w:rsidRDefault="00CB34B7" w:rsidP="00F425F4">
      <w:pPr>
        <w:spacing w:line="120" w:lineRule="atLeast"/>
        <w:rPr>
          <w:rFonts w:ascii="Times New Roman" w:hAnsi="Times New Roman" w:cs="Times New Roman"/>
          <w:sz w:val="28"/>
          <w:szCs w:val="28"/>
        </w:rPr>
      </w:pPr>
      <w:r w:rsidRPr="00F425F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425F4">
        <w:rPr>
          <w:rFonts w:ascii="Times New Roman" w:hAnsi="Times New Roman" w:cs="Times New Roman"/>
          <w:sz w:val="28"/>
          <w:szCs w:val="28"/>
        </w:rPr>
        <w:t xml:space="preserve"> » ________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425F4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CB34B7" w:rsidRPr="00AC3E77" w:rsidRDefault="00CB34B7" w:rsidP="00F425F4">
      <w:pPr>
        <w:spacing w:line="120" w:lineRule="atLeast"/>
        <w:rPr>
          <w:rFonts w:ascii="Times New Roman" w:hAnsi="Times New Roman" w:cs="Times New Roman"/>
        </w:rPr>
      </w:pPr>
    </w:p>
    <w:p w:rsidR="00CB34B7" w:rsidRDefault="00CB34B7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        внесении       изменения     в      приказ</w:t>
      </w:r>
    </w:p>
    <w:p w:rsidR="00CB34B7" w:rsidRDefault="00CB34B7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департамента     финансов     Администрации</w:t>
      </w:r>
    </w:p>
    <w:p w:rsidR="00CB34B7" w:rsidRDefault="00CB34B7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от 27.12.2010 №263 « Об </w:t>
      </w:r>
      <w:r w:rsidRPr="002E299C">
        <w:rPr>
          <w:rFonts w:ascii="Times New Roman" w:hAnsi="Times New Roman" w:cs="Times New Roman"/>
          <w:sz w:val="28"/>
          <w:szCs w:val="28"/>
        </w:rPr>
        <w:t xml:space="preserve">утверждении </w:t>
      </w:r>
    </w:p>
    <w:p w:rsidR="00CB34B7" w:rsidRPr="002E299C" w:rsidRDefault="00CB34B7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открытия и ведения  лицевых  счетов</w:t>
      </w:r>
    </w:p>
    <w:p w:rsidR="00CB34B7" w:rsidRPr="002E299C" w:rsidRDefault="00CB34B7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E299C">
        <w:rPr>
          <w:rFonts w:ascii="Times New Roman" w:hAnsi="Times New Roman" w:cs="Times New Roman"/>
          <w:sz w:val="28"/>
          <w:szCs w:val="28"/>
        </w:rPr>
        <w:t>бюджетным</w:t>
      </w:r>
      <w:r>
        <w:rPr>
          <w:rFonts w:ascii="Times New Roman" w:hAnsi="Times New Roman" w:cs="Times New Roman"/>
          <w:sz w:val="28"/>
          <w:szCs w:val="28"/>
        </w:rPr>
        <w:t xml:space="preserve">  учреждениям»</w:t>
      </w:r>
    </w:p>
    <w:p w:rsidR="00CB34B7" w:rsidRPr="00AC3E77" w:rsidRDefault="00CB34B7" w:rsidP="003175C0">
      <w:pPr>
        <w:rPr>
          <w:rFonts w:ascii="Times New Roman" w:hAnsi="Times New Roman" w:cs="Times New Roman"/>
          <w:sz w:val="32"/>
          <w:szCs w:val="32"/>
        </w:rPr>
      </w:pPr>
    </w:p>
    <w:p w:rsidR="00CB34B7" w:rsidRDefault="00CB34B7" w:rsidP="003175C0">
      <w:pPr>
        <w:jc w:val="both"/>
        <w:rPr>
          <w:rFonts w:ascii="Times New Roman" w:hAnsi="Times New Roman" w:cs="Times New Roman"/>
          <w:sz w:val="28"/>
          <w:szCs w:val="28"/>
        </w:rPr>
      </w:pPr>
      <w:r w:rsidRPr="00AC3E77">
        <w:rPr>
          <w:rFonts w:ascii="Times New Roman" w:hAnsi="Times New Roman" w:cs="Times New Roman"/>
          <w:sz w:val="32"/>
          <w:szCs w:val="32"/>
        </w:rPr>
        <w:tab/>
      </w:r>
      <w:r w:rsidRPr="00BC66F2">
        <w:rPr>
          <w:rFonts w:ascii="Times New Roman" w:hAnsi="Times New Roman" w:cs="Times New Roman"/>
          <w:sz w:val="28"/>
          <w:szCs w:val="28"/>
        </w:rPr>
        <w:t xml:space="preserve">В </w:t>
      </w:r>
      <w:r w:rsidRPr="002E299C">
        <w:rPr>
          <w:rFonts w:ascii="Times New Roman" w:hAnsi="Times New Roman" w:cs="Times New Roman"/>
          <w:sz w:val="28"/>
          <w:szCs w:val="28"/>
        </w:rPr>
        <w:t xml:space="preserve">целях </w:t>
      </w:r>
      <w:r>
        <w:rPr>
          <w:rFonts w:ascii="Times New Roman" w:hAnsi="Times New Roman" w:cs="Times New Roman"/>
          <w:sz w:val="28"/>
          <w:szCs w:val="28"/>
        </w:rPr>
        <w:t>уточнения Порядка открытия и ведения лицевых счетов муниципальным бюджетным учреждениям</w:t>
      </w:r>
    </w:p>
    <w:p w:rsidR="00CB34B7" w:rsidRPr="002E299C" w:rsidRDefault="00CB34B7" w:rsidP="003175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>ПРИКАЗЫВАЮ:</w:t>
      </w:r>
    </w:p>
    <w:p w:rsidR="00CB34B7" w:rsidRDefault="00CB34B7" w:rsidP="00581C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в приказ департамента финансов Администрации города от 27.12.2010 №263 «Об утверждении </w:t>
      </w:r>
      <w:r w:rsidRPr="002E299C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299C">
        <w:rPr>
          <w:rFonts w:ascii="Times New Roman" w:hAnsi="Times New Roman" w:cs="Times New Roman"/>
          <w:sz w:val="28"/>
          <w:szCs w:val="28"/>
        </w:rPr>
        <w:t xml:space="preserve"> открытия и ведения лицевых счетов муниципальным бюджетным учреждениям</w:t>
      </w:r>
      <w:r>
        <w:rPr>
          <w:rFonts w:ascii="Times New Roman" w:hAnsi="Times New Roman" w:cs="Times New Roman"/>
          <w:sz w:val="28"/>
          <w:szCs w:val="28"/>
        </w:rPr>
        <w:t>» изменение, изложив приложение к приказу в новой редакции согласно приложению к настоящему приказу.</w:t>
      </w:r>
    </w:p>
    <w:p w:rsidR="00CB34B7" w:rsidRPr="002E299C" w:rsidRDefault="00CB34B7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E299C">
        <w:rPr>
          <w:rFonts w:ascii="Times New Roman" w:hAnsi="Times New Roman" w:cs="Times New Roman"/>
          <w:sz w:val="28"/>
          <w:szCs w:val="28"/>
        </w:rPr>
        <w:t>. Отделу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(Долгушева Н.Г.)</w:t>
      </w:r>
      <w:r w:rsidRPr="002E299C">
        <w:rPr>
          <w:rFonts w:ascii="Times New Roman" w:hAnsi="Times New Roman" w:cs="Times New Roman"/>
          <w:sz w:val="28"/>
          <w:szCs w:val="28"/>
        </w:rPr>
        <w:t xml:space="preserve"> предоставить настоящий приказ:</w:t>
      </w:r>
    </w:p>
    <w:p w:rsidR="00CB34B7" w:rsidRPr="002E299C" w:rsidRDefault="00CB34B7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- в управление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информационной политики </w:t>
      </w:r>
      <w:r w:rsidRPr="002E299C">
        <w:rPr>
          <w:rFonts w:ascii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(Швидкая Е.А.)</w:t>
      </w:r>
      <w:r w:rsidRPr="002E299C">
        <w:rPr>
          <w:rFonts w:ascii="Times New Roman" w:hAnsi="Times New Roman" w:cs="Times New Roman"/>
          <w:sz w:val="28"/>
          <w:szCs w:val="28"/>
        </w:rPr>
        <w:t xml:space="preserve"> для опубликования в средствах массовой информации и размещения на официальном интернет-сайте Администрации города;</w:t>
      </w:r>
    </w:p>
    <w:p w:rsidR="00CB34B7" w:rsidRPr="002E299C" w:rsidRDefault="00CB34B7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- в управление общего обеспечения деятельности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(Красильникова Н.Л.) </w:t>
      </w:r>
      <w:r w:rsidRPr="002E299C">
        <w:rPr>
          <w:rFonts w:ascii="Times New Roman" w:hAnsi="Times New Roman" w:cs="Times New Roman"/>
          <w:sz w:val="28"/>
          <w:szCs w:val="28"/>
        </w:rPr>
        <w:t>для направления в регистр муниципальных нормативных правовых актов Ханты-Мансийского автономного округа - Югры.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34B7" w:rsidRDefault="00CB34B7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>4. Контроль за выполнением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2E299C">
        <w:rPr>
          <w:rFonts w:ascii="Times New Roman" w:hAnsi="Times New Roman" w:cs="Times New Roman"/>
          <w:sz w:val="28"/>
          <w:szCs w:val="28"/>
        </w:rPr>
        <w:t xml:space="preserve"> приказа возложить на заместителя директора С.Б. Смолдыреву.</w:t>
      </w:r>
    </w:p>
    <w:p w:rsidR="00CB34B7" w:rsidRDefault="00CB34B7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34B7" w:rsidRDefault="00CB34B7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34B7" w:rsidRDefault="00CB34B7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34B7" w:rsidRPr="002E299C" w:rsidRDefault="00CB34B7" w:rsidP="003175C0">
      <w:pPr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E299C">
        <w:rPr>
          <w:rFonts w:ascii="Times New Roman" w:hAnsi="Times New Roman" w:cs="Times New Roman"/>
          <w:sz w:val="28"/>
          <w:szCs w:val="28"/>
        </w:rPr>
        <w:t xml:space="preserve"> А.Ю. Шерстнева                                                                                                                                                                                                                   </w:t>
      </w:r>
    </w:p>
    <w:p w:rsidR="00CB34B7" w:rsidRPr="002E299C" w:rsidRDefault="00CB34B7" w:rsidP="00AC3E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CB34B7" w:rsidRPr="002E299C" w:rsidRDefault="00CB34B7" w:rsidP="00AC3E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34B7" w:rsidRPr="002E299C" w:rsidRDefault="00CB34B7" w:rsidP="00AC3E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34B7" w:rsidRPr="002E299C" w:rsidRDefault="00CB34B7" w:rsidP="00AC3E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34B7" w:rsidRDefault="00CB34B7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CB34B7" w:rsidSect="0074550A">
      <w:pgSz w:w="11907" w:h="16840" w:code="9"/>
      <w:pgMar w:top="1134" w:right="567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4B7" w:rsidRDefault="00CB34B7" w:rsidP="00B94A0C">
      <w:pPr>
        <w:spacing w:after="0" w:line="240" w:lineRule="auto"/>
      </w:pPr>
      <w:r>
        <w:separator/>
      </w:r>
    </w:p>
  </w:endnote>
  <w:endnote w:type="continuationSeparator" w:id="1">
    <w:p w:rsidR="00CB34B7" w:rsidRDefault="00CB34B7" w:rsidP="00B9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4B7" w:rsidRDefault="00CB34B7" w:rsidP="00B94A0C">
      <w:pPr>
        <w:spacing w:after="0" w:line="240" w:lineRule="auto"/>
      </w:pPr>
      <w:r>
        <w:separator/>
      </w:r>
    </w:p>
  </w:footnote>
  <w:footnote w:type="continuationSeparator" w:id="1">
    <w:p w:rsidR="00CB34B7" w:rsidRDefault="00CB34B7" w:rsidP="00B94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27738"/>
    <w:multiLevelType w:val="hybridMultilevel"/>
    <w:tmpl w:val="7BC81B0A"/>
    <w:lvl w:ilvl="0" w:tplc="EA488C9E">
      <w:start w:val="10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5C0"/>
    <w:rsid w:val="00027C48"/>
    <w:rsid w:val="000332E3"/>
    <w:rsid w:val="00035E3D"/>
    <w:rsid w:val="00042547"/>
    <w:rsid w:val="00047B32"/>
    <w:rsid w:val="00067DC9"/>
    <w:rsid w:val="00070D2F"/>
    <w:rsid w:val="00092A85"/>
    <w:rsid w:val="00092B67"/>
    <w:rsid w:val="000D256A"/>
    <w:rsid w:val="000E133A"/>
    <w:rsid w:val="000E3276"/>
    <w:rsid w:val="00105D9A"/>
    <w:rsid w:val="00113620"/>
    <w:rsid w:val="00114766"/>
    <w:rsid w:val="0011623D"/>
    <w:rsid w:val="00163C38"/>
    <w:rsid w:val="0017443E"/>
    <w:rsid w:val="001939B8"/>
    <w:rsid w:val="00197C98"/>
    <w:rsid w:val="001B5258"/>
    <w:rsid w:val="001D5D3B"/>
    <w:rsid w:val="001D6F2E"/>
    <w:rsid w:val="00204A5E"/>
    <w:rsid w:val="00210362"/>
    <w:rsid w:val="00214D64"/>
    <w:rsid w:val="002334E7"/>
    <w:rsid w:val="00253687"/>
    <w:rsid w:val="0025664B"/>
    <w:rsid w:val="0026313F"/>
    <w:rsid w:val="00264792"/>
    <w:rsid w:val="00270966"/>
    <w:rsid w:val="00274DB8"/>
    <w:rsid w:val="002820DD"/>
    <w:rsid w:val="00294CBD"/>
    <w:rsid w:val="002A383F"/>
    <w:rsid w:val="002A39A2"/>
    <w:rsid w:val="002A520E"/>
    <w:rsid w:val="002C3D40"/>
    <w:rsid w:val="002C582E"/>
    <w:rsid w:val="002D240E"/>
    <w:rsid w:val="002D696F"/>
    <w:rsid w:val="002E299C"/>
    <w:rsid w:val="002E301F"/>
    <w:rsid w:val="002F5D5E"/>
    <w:rsid w:val="003175C0"/>
    <w:rsid w:val="003442DE"/>
    <w:rsid w:val="00350EEA"/>
    <w:rsid w:val="0035299A"/>
    <w:rsid w:val="00372AA5"/>
    <w:rsid w:val="00385083"/>
    <w:rsid w:val="003A7D19"/>
    <w:rsid w:val="003B153B"/>
    <w:rsid w:val="003D6369"/>
    <w:rsid w:val="00422A6D"/>
    <w:rsid w:val="004437AA"/>
    <w:rsid w:val="00456881"/>
    <w:rsid w:val="00470CC9"/>
    <w:rsid w:val="004727B4"/>
    <w:rsid w:val="004766B7"/>
    <w:rsid w:val="00497E18"/>
    <w:rsid w:val="004A5AC3"/>
    <w:rsid w:val="004B22DC"/>
    <w:rsid w:val="00504D39"/>
    <w:rsid w:val="00505FA4"/>
    <w:rsid w:val="00507FDB"/>
    <w:rsid w:val="00536CF1"/>
    <w:rsid w:val="0054107B"/>
    <w:rsid w:val="0055186B"/>
    <w:rsid w:val="005559FC"/>
    <w:rsid w:val="00576DBC"/>
    <w:rsid w:val="00576E66"/>
    <w:rsid w:val="00581CD1"/>
    <w:rsid w:val="005842C2"/>
    <w:rsid w:val="005A20FD"/>
    <w:rsid w:val="005B23C5"/>
    <w:rsid w:val="005E7357"/>
    <w:rsid w:val="005F55FF"/>
    <w:rsid w:val="005F6D4F"/>
    <w:rsid w:val="006012B7"/>
    <w:rsid w:val="00601527"/>
    <w:rsid w:val="006352D9"/>
    <w:rsid w:val="006359A5"/>
    <w:rsid w:val="006443AD"/>
    <w:rsid w:val="00647B33"/>
    <w:rsid w:val="00673E4D"/>
    <w:rsid w:val="00675F77"/>
    <w:rsid w:val="006B697E"/>
    <w:rsid w:val="006E3E80"/>
    <w:rsid w:val="006E3F8E"/>
    <w:rsid w:val="0072001A"/>
    <w:rsid w:val="00721A6E"/>
    <w:rsid w:val="00733C54"/>
    <w:rsid w:val="0074550A"/>
    <w:rsid w:val="00747DE4"/>
    <w:rsid w:val="007663F0"/>
    <w:rsid w:val="00783955"/>
    <w:rsid w:val="00792D23"/>
    <w:rsid w:val="007B0D20"/>
    <w:rsid w:val="007C7288"/>
    <w:rsid w:val="007E217C"/>
    <w:rsid w:val="00805480"/>
    <w:rsid w:val="0083496C"/>
    <w:rsid w:val="00844774"/>
    <w:rsid w:val="008467E2"/>
    <w:rsid w:val="00874BA7"/>
    <w:rsid w:val="00883647"/>
    <w:rsid w:val="00891CA1"/>
    <w:rsid w:val="008A0F86"/>
    <w:rsid w:val="008B4D75"/>
    <w:rsid w:val="008B7C3A"/>
    <w:rsid w:val="008C51C5"/>
    <w:rsid w:val="008C7D19"/>
    <w:rsid w:val="00901A7A"/>
    <w:rsid w:val="009227C3"/>
    <w:rsid w:val="00930874"/>
    <w:rsid w:val="0098057D"/>
    <w:rsid w:val="00993A85"/>
    <w:rsid w:val="009A3518"/>
    <w:rsid w:val="009A41F8"/>
    <w:rsid w:val="009C12A9"/>
    <w:rsid w:val="009C29F3"/>
    <w:rsid w:val="00A102FB"/>
    <w:rsid w:val="00A1377E"/>
    <w:rsid w:val="00A25EB7"/>
    <w:rsid w:val="00A30574"/>
    <w:rsid w:val="00A425E9"/>
    <w:rsid w:val="00A47E3E"/>
    <w:rsid w:val="00A52C96"/>
    <w:rsid w:val="00A56DA6"/>
    <w:rsid w:val="00A96627"/>
    <w:rsid w:val="00AB2A9D"/>
    <w:rsid w:val="00AC3B6F"/>
    <w:rsid w:val="00AC3E77"/>
    <w:rsid w:val="00AC41D3"/>
    <w:rsid w:val="00AD5D84"/>
    <w:rsid w:val="00B01DF3"/>
    <w:rsid w:val="00B06CCB"/>
    <w:rsid w:val="00B10673"/>
    <w:rsid w:val="00B163AB"/>
    <w:rsid w:val="00B32241"/>
    <w:rsid w:val="00B4698D"/>
    <w:rsid w:val="00B8205B"/>
    <w:rsid w:val="00B844B4"/>
    <w:rsid w:val="00B858C5"/>
    <w:rsid w:val="00B85DEE"/>
    <w:rsid w:val="00B868CB"/>
    <w:rsid w:val="00B8796E"/>
    <w:rsid w:val="00B94A0C"/>
    <w:rsid w:val="00B96971"/>
    <w:rsid w:val="00BC66F2"/>
    <w:rsid w:val="00BD6929"/>
    <w:rsid w:val="00BE2B88"/>
    <w:rsid w:val="00BF2918"/>
    <w:rsid w:val="00C32C35"/>
    <w:rsid w:val="00C45D38"/>
    <w:rsid w:val="00C502BD"/>
    <w:rsid w:val="00C607F4"/>
    <w:rsid w:val="00C716FD"/>
    <w:rsid w:val="00C97C21"/>
    <w:rsid w:val="00CA2C65"/>
    <w:rsid w:val="00CA2FFD"/>
    <w:rsid w:val="00CA4829"/>
    <w:rsid w:val="00CB34B7"/>
    <w:rsid w:val="00CB3D5D"/>
    <w:rsid w:val="00CC2707"/>
    <w:rsid w:val="00CF1FCF"/>
    <w:rsid w:val="00D05F94"/>
    <w:rsid w:val="00D16265"/>
    <w:rsid w:val="00D2595B"/>
    <w:rsid w:val="00D34F82"/>
    <w:rsid w:val="00D373D5"/>
    <w:rsid w:val="00D56B3F"/>
    <w:rsid w:val="00D716AF"/>
    <w:rsid w:val="00D87DE4"/>
    <w:rsid w:val="00D913C1"/>
    <w:rsid w:val="00DA7CD3"/>
    <w:rsid w:val="00DB23A0"/>
    <w:rsid w:val="00DB7661"/>
    <w:rsid w:val="00DB7747"/>
    <w:rsid w:val="00DC2F47"/>
    <w:rsid w:val="00DD18F6"/>
    <w:rsid w:val="00DE294D"/>
    <w:rsid w:val="00DE3EAC"/>
    <w:rsid w:val="00E00BEA"/>
    <w:rsid w:val="00E018D0"/>
    <w:rsid w:val="00E12CD9"/>
    <w:rsid w:val="00E14B14"/>
    <w:rsid w:val="00E21B9E"/>
    <w:rsid w:val="00E4126F"/>
    <w:rsid w:val="00E415D3"/>
    <w:rsid w:val="00E5127A"/>
    <w:rsid w:val="00E63EBC"/>
    <w:rsid w:val="00E755B2"/>
    <w:rsid w:val="00E779AE"/>
    <w:rsid w:val="00EA2234"/>
    <w:rsid w:val="00EB0E00"/>
    <w:rsid w:val="00EB1FBD"/>
    <w:rsid w:val="00ED17E1"/>
    <w:rsid w:val="00ED2BFC"/>
    <w:rsid w:val="00EE13C2"/>
    <w:rsid w:val="00EE2985"/>
    <w:rsid w:val="00EF418B"/>
    <w:rsid w:val="00F043E4"/>
    <w:rsid w:val="00F0630D"/>
    <w:rsid w:val="00F15D6C"/>
    <w:rsid w:val="00F23D57"/>
    <w:rsid w:val="00F23F32"/>
    <w:rsid w:val="00F34622"/>
    <w:rsid w:val="00F425F4"/>
    <w:rsid w:val="00F436BB"/>
    <w:rsid w:val="00F51847"/>
    <w:rsid w:val="00F631B9"/>
    <w:rsid w:val="00F80567"/>
    <w:rsid w:val="00F97095"/>
    <w:rsid w:val="00FA3DE0"/>
    <w:rsid w:val="00FA6146"/>
    <w:rsid w:val="00FC3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A0C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75C0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75C0"/>
    <w:pPr>
      <w:keepNext/>
      <w:spacing w:after="0" w:line="120" w:lineRule="atLeast"/>
      <w:jc w:val="center"/>
      <w:outlineLvl w:val="1"/>
    </w:pPr>
    <w:rPr>
      <w:rFonts w:ascii="Times New Roman" w:eastAsia="Arial Unicode MS" w:hAnsi="Times New Roman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75C0"/>
    <w:pPr>
      <w:keepNext/>
      <w:spacing w:after="0" w:line="120" w:lineRule="atLeast"/>
      <w:jc w:val="center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75C0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3175C0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3175C0"/>
    <w:rPr>
      <w:rFonts w:ascii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175C0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75C0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175C0"/>
    <w:pPr>
      <w:spacing w:after="120" w:line="240" w:lineRule="auto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3175C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3175C0"/>
    <w:pPr>
      <w:tabs>
        <w:tab w:val="center" w:pos="4677"/>
        <w:tab w:val="right" w:pos="9355"/>
      </w:tabs>
      <w:spacing w:after="0" w:line="240" w:lineRule="auto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17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175C0"/>
  </w:style>
  <w:style w:type="paragraph" w:customStyle="1" w:styleId="a">
    <w:name w:val="Знак Знак Знак Знак Знак Знак"/>
    <w:basedOn w:val="Normal"/>
    <w:next w:val="Normal"/>
    <w:uiPriority w:val="99"/>
    <w:semiHidden/>
    <w:rsid w:val="00891C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Знак Знак1 Знак"/>
    <w:basedOn w:val="Normal"/>
    <w:next w:val="Normal"/>
    <w:uiPriority w:val="99"/>
    <w:semiHidden/>
    <w:rsid w:val="001939B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E779A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A7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7F4"/>
    <w:rPr>
      <w:rFonts w:ascii="Times New Roman" w:hAnsi="Times New Roman" w:cs="Times New Roman"/>
      <w:sz w:val="2"/>
      <w:szCs w:val="2"/>
    </w:rPr>
  </w:style>
  <w:style w:type="paragraph" w:styleId="Footer">
    <w:name w:val="footer"/>
    <w:basedOn w:val="Normal"/>
    <w:link w:val="FooterChar"/>
    <w:uiPriority w:val="99"/>
    <w:rsid w:val="00422A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2A9D"/>
  </w:style>
  <w:style w:type="paragraph" w:styleId="PlainText">
    <w:name w:val="Plain Text"/>
    <w:basedOn w:val="Normal"/>
    <w:link w:val="PlainTextChar"/>
    <w:uiPriority w:val="99"/>
    <w:rsid w:val="0074550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5664B"/>
    <w:rPr>
      <w:rFonts w:ascii="Courier New" w:hAnsi="Courier New" w:cs="Courier New"/>
      <w:sz w:val="20"/>
      <w:szCs w:val="20"/>
    </w:rPr>
  </w:style>
  <w:style w:type="paragraph" w:customStyle="1" w:styleId="a0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Normal"/>
    <w:next w:val="Normal"/>
    <w:uiPriority w:val="99"/>
    <w:semiHidden/>
    <w:rsid w:val="0074550A"/>
    <w:pPr>
      <w:spacing w:after="160" w:line="240" w:lineRule="exact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1547</TotalTime>
  <Pages>2</Pages>
  <Words>340</Words>
  <Characters>1942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dng</dc:creator>
  <cp:keywords/>
  <dc:description/>
  <cp:lastModifiedBy>tav</cp:lastModifiedBy>
  <cp:revision>123</cp:revision>
  <cp:lastPrinted>2011-12-02T05:05:00Z</cp:lastPrinted>
  <dcterms:created xsi:type="dcterms:W3CDTF">2011-11-11T04:56:00Z</dcterms:created>
  <dcterms:modified xsi:type="dcterms:W3CDTF">2011-12-12T06:53:00Z</dcterms:modified>
</cp:coreProperties>
</file>